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983" w:rsidRDefault="00664983" w:rsidP="00664983">
      <w:pPr>
        <w:pStyle w:val="NoSpacing"/>
      </w:pPr>
      <w:r>
        <w:rPr>
          <w:u w:val="single"/>
        </w:rPr>
        <w:t>Henry MASON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664983" w:rsidRDefault="00664983" w:rsidP="00664983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664983" w:rsidRDefault="00664983" w:rsidP="00664983">
      <w:pPr>
        <w:pStyle w:val="NoSpacing"/>
      </w:pPr>
    </w:p>
    <w:p w:rsidR="00664983" w:rsidRDefault="00664983" w:rsidP="00664983">
      <w:pPr>
        <w:pStyle w:val="NoSpacing"/>
      </w:pPr>
    </w:p>
    <w:p w:rsidR="00664983" w:rsidRDefault="00664983" w:rsidP="00664983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by the city to Henry VI.</w:t>
      </w:r>
    </w:p>
    <w:p w:rsidR="00664983" w:rsidRDefault="00664983" w:rsidP="0066498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664983" w:rsidRDefault="00664983" w:rsidP="00664983">
      <w:pPr>
        <w:pStyle w:val="NoSpacing"/>
      </w:pPr>
    </w:p>
    <w:p w:rsidR="00664983" w:rsidRDefault="00664983" w:rsidP="00664983">
      <w:pPr>
        <w:pStyle w:val="NoSpacing"/>
      </w:pPr>
    </w:p>
    <w:p w:rsidR="00664983" w:rsidRDefault="00664983" w:rsidP="00664983">
      <w:pPr>
        <w:pStyle w:val="NoSpacing"/>
      </w:pPr>
      <w:r>
        <w:t>30 January 2018</w:t>
      </w:r>
    </w:p>
    <w:p w:rsidR="006B2F86" w:rsidRPr="00664983" w:rsidRDefault="00664983" w:rsidP="00E71FC3">
      <w:pPr>
        <w:pStyle w:val="NoSpacing"/>
      </w:pPr>
    </w:p>
    <w:sectPr w:rsidR="006B2F86" w:rsidRPr="006649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983" w:rsidRDefault="00664983" w:rsidP="00E71FC3">
      <w:pPr>
        <w:spacing w:after="0" w:line="240" w:lineRule="auto"/>
      </w:pPr>
      <w:r>
        <w:separator/>
      </w:r>
    </w:p>
  </w:endnote>
  <w:endnote w:type="continuationSeparator" w:id="0">
    <w:p w:rsidR="00664983" w:rsidRDefault="006649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983" w:rsidRDefault="00664983" w:rsidP="00E71FC3">
      <w:pPr>
        <w:spacing w:after="0" w:line="240" w:lineRule="auto"/>
      </w:pPr>
      <w:r>
        <w:separator/>
      </w:r>
    </w:p>
  </w:footnote>
  <w:footnote w:type="continuationSeparator" w:id="0">
    <w:p w:rsidR="00664983" w:rsidRDefault="006649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983"/>
    <w:rsid w:val="001A7C09"/>
    <w:rsid w:val="00577BD5"/>
    <w:rsid w:val="00656CBA"/>
    <w:rsid w:val="00664983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ABCD5"/>
  <w15:chartTrackingRefBased/>
  <w15:docId w15:val="{A1B59778-CA3D-49B9-B125-E8C075E9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2018-01-30T08:49:00Z</dcterms:created>
  <dcterms:modified xsi:type="dcterms:W3CDTF">2018-01-30T08:50:00Z</dcterms:modified>
</cp:coreProperties>
</file>